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DD6E73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D6E7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D6E7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D6E7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8056E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11091/035-1А (11091/035)-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DD6E73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DD6E73" w:rsidRPr="00DD6E73">
          <w:rPr>
            <w:bCs/>
          </w:rPr>
          <w:t>24</w:t>
        </w:r>
        <w:r w:rsidR="00DD6E73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8056EC" w:rsidRPr="008056E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8056EC" w:rsidRPr="008056EC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8056EC" w:rsidRPr="008056EC">
          <w:rPr>
            <w:rStyle w:val="aa"/>
          </w:rPr>
          <w:t xml:space="preserve"> Административно-хозяйственный персонал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8056EC" w:rsidRPr="008056EC">
          <w:rPr>
            <w:u w:val="single"/>
          </w:rPr>
          <w:t xml:space="preserve"> 11091/035-1А </w:t>
        </w:r>
        <w:r w:rsidR="008056EC">
          <w:t xml:space="preserve">(11091/035)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8056EC" w:rsidRPr="008056EC">
          <w:rPr>
            <w:rStyle w:val="aa"/>
          </w:rPr>
          <w:t xml:space="preserve"> Слесарь-сантехник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8056EC" w:rsidRPr="008056EC">
          <w:rPr>
            <w:rStyle w:val="aa"/>
          </w:rPr>
          <w:t xml:space="preserve"> 18560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8056EC" w:rsidRPr="008056E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DD6E73" w:rsidRPr="004B7CEF" w:rsidTr="004C53B3">
        <w:trPr>
          <w:jc w:val="center"/>
        </w:trPr>
        <w:tc>
          <w:tcPr>
            <w:tcW w:w="4678" w:type="dxa"/>
            <w:vAlign w:val="center"/>
          </w:tcPr>
          <w:p w:rsidR="00DD6E73" w:rsidRPr="004B7CEF" w:rsidRDefault="00DD6E73" w:rsidP="00DD6E73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DD6E73" w:rsidRPr="004B7CEF" w:rsidRDefault="00DD6E73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DD6E73" w:rsidRPr="004B7CEF" w:rsidRDefault="00DD6E73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DD6E73" w:rsidRPr="004B7CEF" w:rsidRDefault="00DD6E73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DD6E73" w:rsidRPr="004B7CEF" w:rsidRDefault="00DD6E73" w:rsidP="003367BB">
            <w:pPr>
              <w:pStyle w:val="a8"/>
            </w:pPr>
            <w:r>
              <w:t>± 25 %</w:t>
            </w:r>
          </w:p>
        </w:tc>
      </w:tr>
      <w:tr w:rsidR="00DD6E73" w:rsidRPr="004B7CEF" w:rsidTr="004C53B3">
        <w:trPr>
          <w:jc w:val="center"/>
        </w:trPr>
        <w:tc>
          <w:tcPr>
            <w:tcW w:w="4678" w:type="dxa"/>
            <w:vAlign w:val="center"/>
          </w:tcPr>
          <w:p w:rsidR="00DD6E73" w:rsidRDefault="00DD6E73" w:rsidP="00DD6E73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DD6E73" w:rsidRDefault="00DD6E73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DD6E73" w:rsidRDefault="00DD6E73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DD6E73" w:rsidRDefault="00DD6E73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DD6E73" w:rsidRDefault="00DD6E73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D6E73" w:rsidRPr="00DD6E73" w:rsidRDefault="00111C71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DD6E73" w:rsidRPr="00DD6E7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DD6E73" w:rsidRPr="00DD6E73" w:rsidRDefault="00DD6E73" w:rsidP="00AD14A4">
      <w:r w:rsidRPr="00DD6E73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DD6E73" w:rsidP="00AD14A4">
      <w:r w:rsidRPr="00DD6E73">
        <w:t>- ГОСТ 12.1.014-84 Воздух рабочей зоны. Метод измерения концентраций вредных веществ индикаторными трубками.</w:t>
      </w:r>
      <w:r w:rsidR="00111C71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DD6E73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DD6E73" w:rsidRPr="004B7CEF" w:rsidTr="00FF386A">
        <w:trPr>
          <w:jc w:val="center"/>
        </w:trPr>
        <w:tc>
          <w:tcPr>
            <w:tcW w:w="3237" w:type="dxa"/>
            <w:vAlign w:val="center"/>
          </w:tcPr>
          <w:p w:rsidR="00DD6E73" w:rsidRPr="00DD6E73" w:rsidRDefault="00DD6E73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Территория</w:t>
            </w:r>
          </w:p>
        </w:tc>
        <w:tc>
          <w:tcPr>
            <w:tcW w:w="1453" w:type="dxa"/>
            <w:vAlign w:val="center"/>
          </w:tcPr>
          <w:p w:rsidR="00DD6E73" w:rsidRPr="004B7CEF" w:rsidRDefault="00DD6E73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D6E73" w:rsidRPr="004B7CEF" w:rsidRDefault="00DD6E73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D6E73" w:rsidRPr="004B7CEF" w:rsidRDefault="00DD6E73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D6E73" w:rsidRPr="004B7CEF" w:rsidRDefault="00DD6E73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D6E73" w:rsidRPr="004B7CEF" w:rsidRDefault="00DD6E73" w:rsidP="00FF386A">
            <w:pPr>
              <w:pStyle w:val="a8"/>
            </w:pPr>
          </w:p>
        </w:tc>
      </w:tr>
      <w:tr w:rsidR="00DD6E73" w:rsidRPr="004B7CEF" w:rsidTr="00FF386A">
        <w:trPr>
          <w:jc w:val="center"/>
        </w:trPr>
        <w:tc>
          <w:tcPr>
            <w:tcW w:w="3237" w:type="dxa"/>
            <w:vAlign w:val="center"/>
          </w:tcPr>
          <w:p w:rsidR="00DD6E73" w:rsidRPr="00DD6E73" w:rsidRDefault="00DD6E73" w:rsidP="00FF386A">
            <w:pPr>
              <w:pStyle w:val="a8"/>
              <w:rPr>
                <w:i/>
              </w:rPr>
            </w:pPr>
            <w:bookmarkStart w:id="16" w:name="ko1_166"/>
            <w:bookmarkEnd w:id="16"/>
            <w:r w:rsidRPr="00DD6E73">
              <w:rPr>
                <w:i/>
              </w:rPr>
              <w:t>Аммиак, мг/м3</w:t>
            </w:r>
          </w:p>
        </w:tc>
        <w:tc>
          <w:tcPr>
            <w:tcW w:w="1453" w:type="dxa"/>
            <w:vAlign w:val="center"/>
          </w:tcPr>
          <w:p w:rsidR="00DD6E73" w:rsidRPr="004B7CEF" w:rsidRDefault="00DD6E73" w:rsidP="00FF386A">
            <w:pPr>
              <w:pStyle w:val="a8"/>
            </w:pPr>
            <w:r>
              <w:t>Менее 2</w:t>
            </w:r>
          </w:p>
        </w:tc>
        <w:tc>
          <w:tcPr>
            <w:tcW w:w="1330" w:type="dxa"/>
            <w:vAlign w:val="center"/>
          </w:tcPr>
          <w:p w:rsidR="00DD6E73" w:rsidRPr="004B7CEF" w:rsidRDefault="00DD6E73" w:rsidP="00FF386A">
            <w:pPr>
              <w:pStyle w:val="a8"/>
            </w:pPr>
            <w:r>
              <w:t>20</w:t>
            </w:r>
          </w:p>
        </w:tc>
        <w:tc>
          <w:tcPr>
            <w:tcW w:w="1222" w:type="dxa"/>
            <w:vAlign w:val="center"/>
          </w:tcPr>
          <w:p w:rsidR="00DD6E73" w:rsidRPr="004B7CEF" w:rsidRDefault="00DD6E73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DD6E73" w:rsidRPr="004B7CEF" w:rsidRDefault="00DD6E73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D6E73" w:rsidRPr="00DD6E73" w:rsidRDefault="00DD6E73" w:rsidP="00FF386A">
            <w:pPr>
              <w:pStyle w:val="a8"/>
            </w:pPr>
            <w:r w:rsidRPr="00DD6E73">
              <w:t>10</w:t>
            </w:r>
          </w:p>
        </w:tc>
      </w:tr>
    </w:tbl>
    <w:p w:rsidR="00DD6E73" w:rsidRDefault="00DD6E73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DD6E73" w:rsidRPr="00DD6E73">
          <w:rPr>
            <w:bCs/>
          </w:rPr>
          <w:t>-</w:t>
        </w:r>
        <w:r w:rsidR="00DD6E73" w:rsidRPr="00DD6E73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DD6E73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DD6E73" w:rsidTr="00DD6E7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D6E73" w:rsidRDefault="00DD6E73" w:rsidP="00EF6C29">
            <w:pPr>
              <w:pStyle w:val="a8"/>
            </w:pPr>
            <w:r w:rsidRPr="00DD6E7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D6E73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D6E73" w:rsidRDefault="00DD6E73" w:rsidP="00EF6C29">
            <w:pPr>
              <w:pStyle w:val="a8"/>
            </w:pPr>
            <w:r w:rsidRPr="00DD6E7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D6E73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D6E73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DD6E73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D6E73" w:rsidRDefault="00DD6E73" w:rsidP="00EF6C29">
            <w:pPr>
              <w:pStyle w:val="a8"/>
            </w:pPr>
            <w:r w:rsidRPr="00DD6E73">
              <w:t>Митяева Ольга Александровна</w:t>
            </w:r>
          </w:p>
        </w:tc>
      </w:tr>
      <w:tr w:rsidR="00EF6C29" w:rsidRPr="00DD6E73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DD6E73" w:rsidRDefault="00DD6E73" w:rsidP="00EF6C29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DD6E73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DD6E73" w:rsidRDefault="00DD6E73" w:rsidP="00EF6C29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DD6E73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DD6E73" w:rsidRDefault="00DD6E73" w:rsidP="00EF6C29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DD6E73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DD6E73" w:rsidRDefault="00DD6E73" w:rsidP="00EF6C29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DD6E73" w:rsidTr="00DD6E7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D6E73" w:rsidRDefault="00DD6E73" w:rsidP="003367BB">
            <w:pPr>
              <w:pStyle w:val="a8"/>
            </w:pPr>
            <w:r w:rsidRPr="00DD6E7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D6E73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D6E73" w:rsidRDefault="00DD6E73" w:rsidP="003367BB">
            <w:pPr>
              <w:pStyle w:val="a8"/>
            </w:pPr>
            <w:r w:rsidRPr="00DD6E7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D6E73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D6E73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DD6E73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D6E73" w:rsidRDefault="00DD6E73" w:rsidP="003367BB">
            <w:pPr>
              <w:pStyle w:val="a8"/>
            </w:pPr>
            <w:r w:rsidRPr="00DD6E73">
              <w:t>Митяева Ольга Александровна</w:t>
            </w:r>
          </w:p>
        </w:tc>
      </w:tr>
      <w:tr w:rsidR="003367BB" w:rsidRPr="00DD6E73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DD6E73" w:rsidRDefault="00DD6E73" w:rsidP="003367BB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DD6E73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DD6E73" w:rsidRDefault="00DD6E73" w:rsidP="003367BB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DD6E73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DD6E73" w:rsidRDefault="00DD6E73" w:rsidP="003367BB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DD6E73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DD6E73" w:rsidRDefault="00DD6E73" w:rsidP="003367BB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E73" w:rsidRDefault="00DD6E73" w:rsidP="0076042D">
      <w:pPr>
        <w:pStyle w:val="a9"/>
      </w:pPr>
      <w:r>
        <w:separator/>
      </w:r>
    </w:p>
  </w:endnote>
  <w:endnote w:type="continuationSeparator" w:id="0">
    <w:p w:rsidR="00DD6E73" w:rsidRDefault="00DD6E7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8056E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11091/035-1А (11091/035)-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111C71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111C71" w:rsidRPr="004C53B3">
            <w:rPr>
              <w:rStyle w:val="ad"/>
              <w:sz w:val="20"/>
              <w:szCs w:val="20"/>
            </w:rPr>
            <w:fldChar w:fldCharType="separate"/>
          </w:r>
          <w:r w:rsidR="008056EC">
            <w:rPr>
              <w:rStyle w:val="ad"/>
              <w:noProof/>
              <w:sz w:val="20"/>
              <w:szCs w:val="20"/>
            </w:rPr>
            <w:t>1</w:t>
          </w:r>
          <w:r w:rsidR="00111C71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056EC" w:rsidRPr="008056EC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E73" w:rsidRDefault="00DD6E73" w:rsidP="0076042D">
      <w:pPr>
        <w:pStyle w:val="a9"/>
      </w:pPr>
      <w:r>
        <w:separator/>
      </w:r>
    </w:p>
  </w:footnote>
  <w:footnote w:type="continuationSeparator" w:id="0">
    <w:p w:rsidR="00DD6E73" w:rsidRDefault="00DD6E7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3;  11091/035, 11091/035-1А (11091/035), 11091/035-2А (11091/03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8560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5-1А (11091/035)- Х "/>
    <w:docVar w:name="oborud" w:val=" Ручной слесарный инструмент, ручной электроинструмен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926B583EF594BEF80F7B0300753F014"/>
    <w:docVar w:name="rm_id" w:val="176"/>
    <w:docVar w:name="rm_name" w:val=" Слесарь-сантехник "/>
    <w:docVar w:name="rm_number" w:val=" 11091/035-1А (11091/035)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Отсутствуют "/>
    <w:docVar w:name="version" w:val="51"/>
  </w:docVars>
  <w:rsids>
    <w:rsidRoot w:val="001E6E2F"/>
    <w:rsid w:val="000243BE"/>
    <w:rsid w:val="00025683"/>
    <w:rsid w:val="00046815"/>
    <w:rsid w:val="0005566C"/>
    <w:rsid w:val="000D1F5B"/>
    <w:rsid w:val="00110025"/>
    <w:rsid w:val="00111C71"/>
    <w:rsid w:val="001429B1"/>
    <w:rsid w:val="001607C8"/>
    <w:rsid w:val="001E6E2F"/>
    <w:rsid w:val="001F4D8D"/>
    <w:rsid w:val="001F751A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76BC4"/>
    <w:rsid w:val="004A47AD"/>
    <w:rsid w:val="004B7CEF"/>
    <w:rsid w:val="004C4DB2"/>
    <w:rsid w:val="004C53B3"/>
    <w:rsid w:val="00501CF3"/>
    <w:rsid w:val="00563E94"/>
    <w:rsid w:val="00576095"/>
    <w:rsid w:val="005A3A36"/>
    <w:rsid w:val="005B466C"/>
    <w:rsid w:val="005B7FE8"/>
    <w:rsid w:val="005C0A9A"/>
    <w:rsid w:val="005F433B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056EC"/>
    <w:rsid w:val="00814BF6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B5302"/>
    <w:rsid w:val="00DD6B1F"/>
    <w:rsid w:val="00DD6E73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2016-11-24T12:11:00Z</dcterms:created>
  <dcterms:modified xsi:type="dcterms:W3CDTF">2016-11-25T06:29:00Z</dcterms:modified>
</cp:coreProperties>
</file>